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6A413" w14:textId="5F74FFDE" w:rsidR="00BA00AB" w:rsidRDefault="00760A4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RUSSELL</w:t>
      </w:r>
      <w:r>
        <w:rPr>
          <w:rFonts w:ascii="Times New Roman" w:hAnsi="Times New Roman" w:cs="Times New Roman"/>
          <w:sz w:val="24"/>
          <w:szCs w:val="24"/>
        </w:rPr>
        <w:t xml:space="preserve">      (d.1478-9)</w:t>
      </w:r>
    </w:p>
    <w:p w14:paraId="2688D69E" w14:textId="0143291B" w:rsidR="00760A4E" w:rsidRDefault="00760A4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r w:rsidR="00F672D1">
        <w:rPr>
          <w:rFonts w:ascii="Times New Roman" w:hAnsi="Times New Roman" w:cs="Times New Roman"/>
          <w:sz w:val="24"/>
          <w:szCs w:val="24"/>
        </w:rPr>
        <w:t>Hurworth.</w:t>
      </w:r>
    </w:p>
    <w:p w14:paraId="088C9035" w14:textId="1384F8DB" w:rsidR="00F672D1" w:rsidRDefault="00F672D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4B9FFE" w14:textId="4345BED5" w:rsidR="00F672D1" w:rsidRDefault="00F672D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B6D4A8" w14:textId="6B1B8055" w:rsidR="00F672D1" w:rsidRDefault="00F672D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Jan.1478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p.142)</w:t>
      </w:r>
    </w:p>
    <w:p w14:paraId="1917348B" w14:textId="2CC3E1B8" w:rsidR="00F672D1" w:rsidRDefault="00F672D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Mar.1479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71B71BAB" w14:textId="18AD686F" w:rsidR="00F672D1" w:rsidRDefault="00F672D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8C20CC" w14:textId="4DD30DF9" w:rsidR="00F672D1" w:rsidRDefault="00F672D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CBD775" w14:textId="764B01D7" w:rsidR="00F672D1" w:rsidRPr="00760A4E" w:rsidRDefault="00F672D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2021</w:t>
      </w:r>
    </w:p>
    <w:sectPr w:rsidR="00F672D1" w:rsidRPr="00760A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C9932" w14:textId="77777777" w:rsidR="00760A4E" w:rsidRDefault="00760A4E" w:rsidP="009139A6">
      <w:r>
        <w:separator/>
      </w:r>
    </w:p>
  </w:endnote>
  <w:endnote w:type="continuationSeparator" w:id="0">
    <w:p w14:paraId="064F58BA" w14:textId="77777777" w:rsidR="00760A4E" w:rsidRDefault="00760A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F30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3D6C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D00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17592" w14:textId="77777777" w:rsidR="00760A4E" w:rsidRDefault="00760A4E" w:rsidP="009139A6">
      <w:r>
        <w:separator/>
      </w:r>
    </w:p>
  </w:footnote>
  <w:footnote w:type="continuationSeparator" w:id="0">
    <w:p w14:paraId="4B49E3CB" w14:textId="77777777" w:rsidR="00760A4E" w:rsidRDefault="00760A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DA6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5E5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481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A4E"/>
    <w:rsid w:val="000666E0"/>
    <w:rsid w:val="002510B7"/>
    <w:rsid w:val="005C130B"/>
    <w:rsid w:val="00760A4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6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E9520"/>
  <w15:chartTrackingRefBased/>
  <w15:docId w15:val="{772BB1C5-C598-40A4-A904-1F5B55D0D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7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2021-11-28T09:31:00Z</dcterms:created>
  <dcterms:modified xsi:type="dcterms:W3CDTF">2021-11-28T09:38:00Z</dcterms:modified>
</cp:coreProperties>
</file>